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9F5287">
            <w:pPr>
              <w:pStyle w:val="oneM2M-CoverTableText"/>
            </w:pPr>
            <w:r>
              <w:t>TP</w:t>
            </w:r>
            <w:r w:rsidR="00EC3491">
              <w:t xml:space="preserve"> #</w:t>
            </w:r>
            <w:r w:rsidR="00F2414C">
              <w:t>3</w:t>
            </w:r>
            <w:r w:rsidR="00D51308">
              <w:t>8</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D51308" w:rsidP="00826192">
            <w:pPr>
              <w:pStyle w:val="oneM2M-CoverTableText"/>
            </w:pPr>
            <w:r>
              <w:t>Work Program Status TP#38</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9F5287">
            <w:pPr>
              <w:pStyle w:val="oneM2M-CoverTableText"/>
            </w:pPr>
            <w:r>
              <w:t>201</w:t>
            </w:r>
            <w:r w:rsidR="002B118D">
              <w:t>8</w:t>
            </w:r>
            <w:r w:rsidR="00224E27">
              <w:t>-</w:t>
            </w:r>
            <w:r w:rsidR="00F75721">
              <w:t>12</w:t>
            </w:r>
            <w:r w:rsidR="00224E27">
              <w:t>-</w:t>
            </w:r>
            <w:r w:rsidR="00F75721">
              <w:t>02</w:t>
            </w:r>
            <w:bookmarkStart w:id="1" w:name="_GoBack"/>
            <w:bookmarkEnd w:id="1"/>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35CC3">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B35CC3">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B35CC3">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35CC3">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D51308">
            <w:pPr>
              <w:pStyle w:val="oneM2M-CoverTableText"/>
            </w:pPr>
            <w:r>
              <w:t>T</w:t>
            </w:r>
            <w:r w:rsidR="00AE23D6">
              <w:t xml:space="preserve">he </w:t>
            </w:r>
            <w:r w:rsidR="00AE23D6" w:rsidRPr="00AE23D6">
              <w:t>ADM-0001-oneM2M_Work_Programme-V</w:t>
            </w:r>
            <w:r w:rsidR="002B118D">
              <w:t>3</w:t>
            </w:r>
            <w:r w:rsidR="00D51308">
              <w:t>7</w:t>
            </w:r>
            <w:r w:rsidR="00AE23D6" w:rsidRPr="00AE23D6">
              <w:t>_</w:t>
            </w:r>
            <w:r w:rsidR="008B0F07">
              <w:t>2</w:t>
            </w:r>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9131A6">
              <w:t xml:space="preserve"> providing a WI snapshot, </w:t>
            </w:r>
            <w:r w:rsidR="00D51308">
              <w:t>the</w:t>
            </w:r>
            <w:r w:rsidR="009E4340">
              <w:t xml:space="preserve"> </w:t>
            </w:r>
            <w:r w:rsidR="00574F70">
              <w:t>list</w:t>
            </w:r>
            <w:r w:rsidR="009131A6">
              <w:t xml:space="preserve"> of</w:t>
            </w:r>
            <w:r w:rsidR="00574F70">
              <w:t xml:space="preserve"> the </w:t>
            </w:r>
            <w:r w:rsidR="00254ED2">
              <w:t>R</w:t>
            </w:r>
            <w:r w:rsidR="009131A6">
              <w:t xml:space="preserve">elease 3 candidate TSs and TRs </w:t>
            </w:r>
            <w:r w:rsidR="00254ED2">
              <w:t xml:space="preserve">as well as </w:t>
            </w:r>
            <w:r w:rsidR="00574F70">
              <w:t>deliverables and related WIs reaching the “freeze”</w:t>
            </w:r>
            <w:r w:rsidR="00EE7809">
              <w:t xml:space="preserve"> </w:t>
            </w:r>
            <w:r w:rsidR="00D11CAD">
              <w:t xml:space="preserve">or “approval” </w:t>
            </w:r>
            <w:r w:rsidR="00EE7809">
              <w:t>milestone at TP#3</w:t>
            </w:r>
            <w:r w:rsidR="00D51308">
              <w:t>8</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2" w:name="_Toc338862360"/>
      <w:bookmarkEnd w:id="0"/>
      <w:r>
        <w:br w:type="page"/>
      </w:r>
      <w:r w:rsidR="00EC3491" w:rsidRPr="00EC3491">
        <w:lastRenderedPageBreak/>
        <w:t xml:space="preserve"> </w:t>
      </w:r>
      <w:r w:rsidR="006E7F2A" w:rsidRPr="006E7F2A">
        <w:t xml:space="preserve">Work Program Status </w:t>
      </w:r>
      <w:r w:rsidR="006E7F2A">
        <w:t>@</w:t>
      </w:r>
      <w:r w:rsidR="00EA34B6">
        <w:t>TP#3</w:t>
      </w:r>
      <w:r w:rsidR="00D51308">
        <w:t>8</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EA34B6">
        <w:rPr>
          <w:rFonts w:ascii="Arial" w:hAnsi="Arial"/>
          <w:sz w:val="22"/>
          <w:lang w:val="x-none"/>
        </w:rPr>
        <w:t>us</w:t>
      </w:r>
      <w:proofErr w:type="spellEnd"/>
      <w:r w:rsidR="00EA34B6">
        <w:rPr>
          <w:rFonts w:ascii="Arial" w:hAnsi="Arial"/>
          <w:sz w:val="22"/>
          <w:lang w:val="x-none"/>
        </w:rPr>
        <w:t xml:space="preserve"> at TP#3</w:t>
      </w:r>
      <w:r w:rsidR="00D51308">
        <w:rPr>
          <w:rFonts w:ascii="Arial" w:hAnsi="Arial"/>
          <w:sz w:val="22"/>
          <w:lang w:val="en-US"/>
        </w:rPr>
        <w:t>8</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w:t>
      </w:r>
      <w:r w:rsidR="002B118D">
        <w:rPr>
          <w:sz w:val="22"/>
          <w:lang w:val="x-none"/>
        </w:rPr>
        <w:t>M-0001-oneM2M_Work_Programme-V3</w:t>
      </w:r>
      <w:r w:rsidR="00D51308">
        <w:rPr>
          <w:sz w:val="22"/>
          <w:lang w:val="en-US"/>
        </w:rPr>
        <w:t>7</w:t>
      </w:r>
      <w:r w:rsidR="006E4FF9" w:rsidRPr="00EB0D51">
        <w:rPr>
          <w:sz w:val="22"/>
          <w:lang w:val="x-none"/>
        </w:rPr>
        <w:t>_</w:t>
      </w:r>
      <w:r w:rsidR="008B0F07">
        <w:rPr>
          <w:sz w:val="22"/>
          <w:lang w:val="en-US"/>
        </w:rPr>
        <w:t>2</w:t>
      </w:r>
      <w:r w:rsidRPr="00EB0D51">
        <w:rPr>
          <w:sz w:val="22"/>
          <w:lang w:val="x-none"/>
        </w:rPr>
        <w:t>_0</w:t>
      </w:r>
      <w:r w:rsidR="00B46559" w:rsidRPr="00EB0D51">
        <w:rPr>
          <w:sz w:val="22"/>
          <w:lang w:val="x-none"/>
        </w:rPr>
        <w:t xml:space="preserve"> </w:t>
      </w:r>
      <w:bookmarkEnd w:id="2"/>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2B118D">
        <w:rPr>
          <w:rFonts w:ascii="Arial" w:hAnsi="Arial"/>
          <w:sz w:val="22"/>
          <w:lang w:val="en-US"/>
        </w:rPr>
        <w:t xml:space="preserve"> as of TP#3</w:t>
      </w:r>
      <w:r w:rsidR="00D51308">
        <w:rPr>
          <w:rFonts w:ascii="Arial" w:hAnsi="Arial"/>
          <w:sz w:val="22"/>
          <w:lang w:val="en-US"/>
        </w:rPr>
        <w:t>8</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2B118D">
        <w:rPr>
          <w:rFonts w:ascii="Arial" w:hAnsi="Arial"/>
          <w:sz w:val="22"/>
          <w:lang w:val="x-none"/>
        </w:rPr>
        <w:t>TP#3</w:t>
      </w:r>
      <w:r w:rsidR="00D51308">
        <w:rPr>
          <w:rFonts w:ascii="Arial" w:hAnsi="Arial"/>
          <w:sz w:val="22"/>
          <w:lang w:val="en-US"/>
        </w:rPr>
        <w:t>8</w:t>
      </w:r>
      <w:r w:rsidR="00A72ABC" w:rsidRPr="009E4340">
        <w:rPr>
          <w:rFonts w:ascii="Arial" w:hAnsi="Arial"/>
          <w:sz w:val="22"/>
          <w:lang w:val="x-none"/>
        </w:rPr>
        <w:t xml:space="preserve"> </w:t>
      </w:r>
    </w:p>
    <w:p w:rsidR="00A9177A" w:rsidRDefault="00EA34B6" w:rsidP="00A9177A">
      <w:pPr>
        <w:numPr>
          <w:ilvl w:val="1"/>
          <w:numId w:val="41"/>
        </w:numPr>
        <w:spacing w:before="120" w:after="0"/>
        <w:rPr>
          <w:rFonts w:ascii="Arial" w:hAnsi="Arial"/>
          <w:sz w:val="22"/>
          <w:lang w:val="x-none"/>
        </w:rPr>
      </w:pPr>
      <w:r>
        <w:rPr>
          <w:rFonts w:ascii="Arial" w:hAnsi="Arial"/>
          <w:sz w:val="22"/>
          <w:lang w:val="en-US"/>
        </w:rPr>
        <w:t xml:space="preserve">the list of </w:t>
      </w:r>
      <w:r w:rsidR="00A9177A" w:rsidRPr="00A9177A">
        <w:rPr>
          <w:rFonts w:ascii="Arial" w:hAnsi="Arial"/>
          <w:sz w:val="22"/>
          <w:lang w:val="en-US"/>
        </w:rPr>
        <w:t xml:space="preserve">Release </w:t>
      </w:r>
      <w:r w:rsidR="00254ED2">
        <w:rPr>
          <w:rFonts w:ascii="Arial" w:hAnsi="Arial"/>
          <w:sz w:val="22"/>
          <w:lang w:val="en-US"/>
        </w:rPr>
        <w:t>3</w:t>
      </w:r>
      <w:r w:rsidR="00A9177A" w:rsidRPr="00A9177A">
        <w:rPr>
          <w:rFonts w:ascii="Arial" w:hAnsi="Arial"/>
          <w:sz w:val="22"/>
          <w:lang w:val="en-US"/>
        </w:rPr>
        <w:t xml:space="preserve"> </w:t>
      </w:r>
      <w:r w:rsidR="00254ED2">
        <w:rPr>
          <w:rFonts w:ascii="Arial" w:hAnsi="Arial"/>
          <w:sz w:val="22"/>
          <w:lang w:val="en-US"/>
        </w:rPr>
        <w:t xml:space="preserve">(candidate) </w:t>
      </w:r>
      <w:r w:rsidR="002B118D">
        <w:rPr>
          <w:rFonts w:ascii="Arial" w:hAnsi="Arial"/>
          <w:sz w:val="22"/>
          <w:lang w:val="en-US"/>
        </w:rPr>
        <w:t>TSs and TRs</w:t>
      </w:r>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009F5287" w:rsidRPr="009F5287">
        <w:rPr>
          <w:rFonts w:ascii="Arial" w:hAnsi="Arial"/>
          <w:sz w:val="22"/>
          <w:lang w:val="en-US"/>
        </w:rPr>
        <w:t xml:space="preserve">and release 4 </w:t>
      </w:r>
      <w:r w:rsidRPr="00F275DC">
        <w:rPr>
          <w:rFonts w:ascii="Arial" w:hAnsi="Arial"/>
          <w:sz w:val="22"/>
          <w:lang w:val="en-US"/>
        </w:rPr>
        <w:t>high-level timeline</w:t>
      </w:r>
      <w:r>
        <w:rPr>
          <w:rFonts w:ascii="Arial" w:hAnsi="Arial"/>
          <w:sz w:val="22"/>
          <w:lang w:val="x-none"/>
        </w:rPr>
        <w:t xml:space="preserve"> </w:t>
      </w: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Default="00A1034A" w:rsidP="0018377D">
      <w:pPr>
        <w:rPr>
          <w:rFonts w:ascii="Arial" w:hAnsi="Arial"/>
          <w:sz w:val="22"/>
          <w:lang w:val="en-US"/>
        </w:rPr>
      </w:pPr>
      <w:r>
        <w:rPr>
          <w:rFonts w:ascii="Arial" w:hAnsi="Arial"/>
          <w:sz w:val="22"/>
          <w:lang w:val="en-US"/>
        </w:rPr>
        <w:t>T</w:t>
      </w:r>
      <w:r w:rsidR="007D6274">
        <w:rPr>
          <w:rFonts w:ascii="Arial" w:hAnsi="Arial"/>
          <w:sz w:val="22"/>
          <w:lang w:val="en-US"/>
        </w:rPr>
        <w:t>he document in “</w:t>
      </w:r>
      <w:hyperlink r:id="rId8" w:history="1">
        <w:r w:rsidR="0018377D"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p w:rsidR="00B022D2" w:rsidRDefault="00B022D2" w:rsidP="0018377D">
      <w:pPr>
        <w:rPr>
          <w:rFonts w:ascii="Arial" w:hAnsi="Arial"/>
          <w:sz w:val="22"/>
          <w:lang w:val="en-US"/>
        </w:rPr>
      </w:pPr>
      <w:r>
        <w:rPr>
          <w:rFonts w:ascii="Arial" w:hAnsi="Arial"/>
          <w:sz w:val="22"/>
          <w:lang w:val="en-US"/>
        </w:rPr>
        <w:t xml:space="preserve">The document </w:t>
      </w:r>
      <w:hyperlink r:id="rId9" w:history="1">
        <w:r w:rsidR="00D51308" w:rsidRPr="00D51308">
          <w:rPr>
            <w:rStyle w:val="Hyperlink"/>
            <w:rFonts w:ascii="Arial" w:hAnsi="Arial"/>
            <w:sz w:val="22"/>
            <w:lang w:val="en-US"/>
          </w:rPr>
          <w:t>ADM-0017 Release 3 Control Document V0.</w:t>
        </w:r>
        <w:r w:rsidR="008B0F07">
          <w:rPr>
            <w:rStyle w:val="Hyperlink"/>
            <w:rFonts w:ascii="Arial" w:hAnsi="Arial"/>
            <w:sz w:val="22"/>
            <w:lang w:val="en-US"/>
          </w:rPr>
          <w:t>8</w:t>
        </w:r>
        <w:r w:rsidR="00D51308" w:rsidRPr="00D51308">
          <w:rPr>
            <w:rStyle w:val="Hyperlink"/>
            <w:rFonts w:ascii="Arial" w:hAnsi="Arial"/>
            <w:sz w:val="22"/>
            <w:lang w:val="en-US"/>
          </w:rPr>
          <w:t>.0</w:t>
        </w:r>
      </w:hyperlink>
      <w:r w:rsidR="00D51308">
        <w:rPr>
          <w:rFonts w:ascii="Arial" w:hAnsi="Arial"/>
          <w:sz w:val="22"/>
          <w:lang w:val="en-US"/>
        </w:rPr>
        <w:t xml:space="preserve"> </w:t>
      </w:r>
      <w:r>
        <w:rPr>
          <w:rFonts w:ascii="Arial" w:hAnsi="Arial"/>
          <w:sz w:val="22"/>
          <w:lang w:val="en-US"/>
        </w:rPr>
        <w:t xml:space="preserve">lists the Technical Specifications and Technical Reports which are candidates for Release 3. </w:t>
      </w:r>
      <w:r w:rsidR="00D51308">
        <w:rPr>
          <w:rFonts w:ascii="Arial" w:hAnsi="Arial"/>
          <w:sz w:val="22"/>
          <w:lang w:val="en-US"/>
        </w:rPr>
        <w:t>A</w:t>
      </w:r>
      <w:r>
        <w:rPr>
          <w:rFonts w:ascii="Arial" w:hAnsi="Arial"/>
          <w:sz w:val="22"/>
          <w:lang w:val="en-US"/>
        </w:rPr>
        <w:t>pproval of this document, together with the ratificatio</w:t>
      </w:r>
      <w:r w:rsidR="00D51308">
        <w:rPr>
          <w:rFonts w:ascii="Arial" w:hAnsi="Arial"/>
          <w:sz w:val="22"/>
          <w:lang w:val="en-US"/>
        </w:rPr>
        <w:t>n of R3, is scheduled for TP38 opening</w:t>
      </w:r>
      <w:r>
        <w:rPr>
          <w:rFonts w:ascii="Arial" w:hAnsi="Arial"/>
          <w:sz w:val="22"/>
          <w:lang w:val="en-US"/>
        </w:rPr>
        <w:t>.</w:t>
      </w:r>
    </w:p>
    <w:p w:rsidR="003C4C13" w:rsidRDefault="003C4C13" w:rsidP="0018377D">
      <w:pPr>
        <w:rPr>
          <w:rFonts w:ascii="Arial" w:hAnsi="Arial"/>
          <w:sz w:val="22"/>
          <w:lang w:val="en-US"/>
        </w:rPr>
      </w:pPr>
    </w:p>
    <w:p w:rsidR="003C4C13" w:rsidRPr="003C4C13" w:rsidRDefault="003C4C13" w:rsidP="0018377D">
      <w:pPr>
        <w:rPr>
          <w:rFonts w:ascii="Arial" w:hAnsi="Arial"/>
          <w:sz w:val="22"/>
          <w:u w:val="single"/>
          <w:lang w:val="en-US"/>
        </w:rPr>
      </w:pPr>
      <w:r w:rsidRPr="003C4C13">
        <w:rPr>
          <w:rFonts w:ascii="Arial" w:hAnsi="Arial"/>
          <w:sz w:val="22"/>
          <w:u w:val="single"/>
          <w:lang w:val="en-US"/>
        </w:rPr>
        <w:t>Release 4:</w:t>
      </w:r>
    </w:p>
    <w:p w:rsidR="00254ED2" w:rsidRDefault="00254ED2" w:rsidP="0018377D">
      <w:pPr>
        <w:rPr>
          <w:rFonts w:ascii="Arial" w:hAnsi="Arial"/>
          <w:sz w:val="22"/>
          <w:lang w:val="en-US"/>
        </w:rPr>
      </w:pPr>
      <w:r>
        <w:rPr>
          <w:rFonts w:ascii="Arial" w:hAnsi="Arial"/>
          <w:sz w:val="22"/>
          <w:lang w:val="en-US"/>
        </w:rPr>
        <w:t>Stage 1 “Freeze” Milestone at TP3</w:t>
      </w:r>
      <w:r w:rsidR="00D51308">
        <w:rPr>
          <w:rFonts w:ascii="Arial" w:hAnsi="Arial"/>
          <w:sz w:val="22"/>
          <w:lang w:val="en-US"/>
        </w:rPr>
        <w:t>9</w:t>
      </w:r>
    </w:p>
    <w:p w:rsidR="003C4C13" w:rsidRPr="00022A50" w:rsidRDefault="00254ED2" w:rsidP="0018377D">
      <w:pPr>
        <w:rPr>
          <w:rFonts w:ascii="Arial" w:hAnsi="Arial"/>
          <w:sz w:val="22"/>
          <w:lang w:val="en-US"/>
        </w:rPr>
      </w:pPr>
      <w:r>
        <w:rPr>
          <w:rFonts w:ascii="Arial" w:hAnsi="Arial"/>
          <w:sz w:val="22"/>
          <w:lang w:val="en-US"/>
        </w:rPr>
        <w:t>WIs contributi</w:t>
      </w:r>
      <w:r w:rsidR="00F65F08">
        <w:rPr>
          <w:rFonts w:ascii="Arial" w:hAnsi="Arial"/>
          <w:sz w:val="22"/>
          <w:lang w:val="en-US"/>
        </w:rPr>
        <w:t>ng to Rel</w:t>
      </w:r>
      <w:r w:rsidR="00022A50" w:rsidRPr="00022A50">
        <w:rPr>
          <w:rFonts w:ascii="Arial" w:hAnsi="Arial"/>
          <w:sz w:val="22"/>
          <w:lang w:val="en-US"/>
        </w:rPr>
        <w:t xml:space="preserve">ease 4 </w:t>
      </w:r>
      <w:r w:rsidR="009131A6">
        <w:rPr>
          <w:rFonts w:ascii="Arial" w:hAnsi="Arial"/>
          <w:sz w:val="22"/>
          <w:lang w:val="en-US"/>
        </w:rPr>
        <w:t xml:space="preserve">are listed in the </w:t>
      </w:r>
      <w:proofErr w:type="spellStart"/>
      <w:r w:rsidR="009131A6">
        <w:rPr>
          <w:rFonts w:ascii="Arial" w:hAnsi="Arial"/>
          <w:sz w:val="22"/>
          <w:lang w:val="en-US"/>
        </w:rPr>
        <w:t>slideset</w:t>
      </w:r>
      <w:proofErr w:type="spellEnd"/>
      <w:r w:rsidR="009131A6">
        <w:rPr>
          <w:rFonts w:ascii="Arial" w:hAnsi="Arial"/>
          <w:sz w:val="22"/>
          <w:lang w:val="en-US"/>
        </w:rPr>
        <w:t xml:space="preserve"> attached</w:t>
      </w:r>
      <w:r w:rsidR="00022A50" w:rsidRPr="00022A50">
        <w:rPr>
          <w:rFonts w:ascii="Arial" w:hAnsi="Arial"/>
          <w:sz w:val="22"/>
          <w:lang w:val="en-US"/>
        </w:rPr>
        <w:t>.</w:t>
      </w:r>
    </w:p>
    <w:sectPr w:rsidR="003C4C13" w:rsidRPr="00022A50"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CC3" w:rsidRDefault="00B35CC3">
      <w:r>
        <w:separator/>
      </w:r>
    </w:p>
  </w:endnote>
  <w:endnote w:type="continuationSeparator" w:id="0">
    <w:p w:rsidR="00B35CC3" w:rsidRDefault="00B3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A965F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CC3" w:rsidRDefault="00B35CC3">
      <w:r>
        <w:separator/>
      </w:r>
    </w:p>
  </w:footnote>
  <w:footnote w:type="continuationSeparator" w:id="0">
    <w:p w:rsidR="00B35CC3" w:rsidRDefault="00B35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8B0F07">
      <w:rPr>
        <w:noProof/>
        <w:sz w:val="22"/>
        <w:szCs w:val="24"/>
      </w:rPr>
      <w:t>TP-2018-00295-Work Program Status TP#38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22A50"/>
    <w:rsid w:val="00045D75"/>
    <w:rsid w:val="00051039"/>
    <w:rsid w:val="00056086"/>
    <w:rsid w:val="00070988"/>
    <w:rsid w:val="00072C17"/>
    <w:rsid w:val="00072DFB"/>
    <w:rsid w:val="00084C42"/>
    <w:rsid w:val="000862A5"/>
    <w:rsid w:val="000A0194"/>
    <w:rsid w:val="000A567F"/>
    <w:rsid w:val="000C2C7D"/>
    <w:rsid w:val="000D253E"/>
    <w:rsid w:val="001076B0"/>
    <w:rsid w:val="00107C14"/>
    <w:rsid w:val="00114A74"/>
    <w:rsid w:val="0012047E"/>
    <w:rsid w:val="001249C1"/>
    <w:rsid w:val="00144A0D"/>
    <w:rsid w:val="00146413"/>
    <w:rsid w:val="00161159"/>
    <w:rsid w:val="0016684F"/>
    <w:rsid w:val="0018377D"/>
    <w:rsid w:val="001B2325"/>
    <w:rsid w:val="001C4CAA"/>
    <w:rsid w:val="001C5D2C"/>
    <w:rsid w:val="001C5DC4"/>
    <w:rsid w:val="001D7589"/>
    <w:rsid w:val="001E0EE9"/>
    <w:rsid w:val="001E170F"/>
    <w:rsid w:val="001E5F05"/>
    <w:rsid w:val="001E7509"/>
    <w:rsid w:val="001F2860"/>
    <w:rsid w:val="001F3880"/>
    <w:rsid w:val="0021095B"/>
    <w:rsid w:val="00224E27"/>
    <w:rsid w:val="00225901"/>
    <w:rsid w:val="002435A2"/>
    <w:rsid w:val="00254ED2"/>
    <w:rsid w:val="00255249"/>
    <w:rsid w:val="002637FA"/>
    <w:rsid w:val="002669AD"/>
    <w:rsid w:val="002843A7"/>
    <w:rsid w:val="00285F21"/>
    <w:rsid w:val="00290E29"/>
    <w:rsid w:val="002A6343"/>
    <w:rsid w:val="002A7618"/>
    <w:rsid w:val="002B118D"/>
    <w:rsid w:val="002B7C69"/>
    <w:rsid w:val="002C31BD"/>
    <w:rsid w:val="002E2A48"/>
    <w:rsid w:val="002F47EE"/>
    <w:rsid w:val="0030097D"/>
    <w:rsid w:val="00307D55"/>
    <w:rsid w:val="003167CA"/>
    <w:rsid w:val="003218E7"/>
    <w:rsid w:val="00325EA3"/>
    <w:rsid w:val="00346B33"/>
    <w:rsid w:val="00356C28"/>
    <w:rsid w:val="00361798"/>
    <w:rsid w:val="003671A2"/>
    <w:rsid w:val="003741F5"/>
    <w:rsid w:val="0037773C"/>
    <w:rsid w:val="003A0A46"/>
    <w:rsid w:val="003A691B"/>
    <w:rsid w:val="003C00E6"/>
    <w:rsid w:val="003C4C13"/>
    <w:rsid w:val="003D0F37"/>
    <w:rsid w:val="003D6202"/>
    <w:rsid w:val="003D63E8"/>
    <w:rsid w:val="003D76B0"/>
    <w:rsid w:val="003E54A5"/>
    <w:rsid w:val="0040217B"/>
    <w:rsid w:val="00406B46"/>
    <w:rsid w:val="00413960"/>
    <w:rsid w:val="00424964"/>
    <w:rsid w:val="00436775"/>
    <w:rsid w:val="004541E9"/>
    <w:rsid w:val="004631E5"/>
    <w:rsid w:val="0046449A"/>
    <w:rsid w:val="004A1E38"/>
    <w:rsid w:val="004A2BB2"/>
    <w:rsid w:val="004B21DC"/>
    <w:rsid w:val="004B2C68"/>
    <w:rsid w:val="004D2771"/>
    <w:rsid w:val="004E216A"/>
    <w:rsid w:val="004F04C5"/>
    <w:rsid w:val="00503ECB"/>
    <w:rsid w:val="00504FBD"/>
    <w:rsid w:val="00513AE8"/>
    <w:rsid w:val="005271F1"/>
    <w:rsid w:val="005453D4"/>
    <w:rsid w:val="0055073C"/>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67FDE"/>
    <w:rsid w:val="00787554"/>
    <w:rsid w:val="007A0F0A"/>
    <w:rsid w:val="007A5006"/>
    <w:rsid w:val="007A6868"/>
    <w:rsid w:val="007B55FC"/>
    <w:rsid w:val="007B7941"/>
    <w:rsid w:val="007C2C07"/>
    <w:rsid w:val="007D6274"/>
    <w:rsid w:val="007E501E"/>
    <w:rsid w:val="007E50A3"/>
    <w:rsid w:val="007E7B8B"/>
    <w:rsid w:val="007F73C7"/>
    <w:rsid w:val="008011AB"/>
    <w:rsid w:val="00803AE4"/>
    <w:rsid w:val="00826192"/>
    <w:rsid w:val="00837512"/>
    <w:rsid w:val="00845028"/>
    <w:rsid w:val="0085675F"/>
    <w:rsid w:val="00866A3B"/>
    <w:rsid w:val="00867EBE"/>
    <w:rsid w:val="008849A4"/>
    <w:rsid w:val="00885C78"/>
    <w:rsid w:val="00894697"/>
    <w:rsid w:val="008B0F07"/>
    <w:rsid w:val="008B23D7"/>
    <w:rsid w:val="008C3145"/>
    <w:rsid w:val="008E00D7"/>
    <w:rsid w:val="008F29AE"/>
    <w:rsid w:val="008F3E6A"/>
    <w:rsid w:val="008F4339"/>
    <w:rsid w:val="008F7FD2"/>
    <w:rsid w:val="00904E2D"/>
    <w:rsid w:val="009131A6"/>
    <w:rsid w:val="00931902"/>
    <w:rsid w:val="0095125B"/>
    <w:rsid w:val="009547FF"/>
    <w:rsid w:val="009762D8"/>
    <w:rsid w:val="00995BDD"/>
    <w:rsid w:val="009A108D"/>
    <w:rsid w:val="009A2C4C"/>
    <w:rsid w:val="009A38EC"/>
    <w:rsid w:val="009A3BD6"/>
    <w:rsid w:val="009C24DA"/>
    <w:rsid w:val="009D66FE"/>
    <w:rsid w:val="009D76FB"/>
    <w:rsid w:val="009E32B8"/>
    <w:rsid w:val="009E4340"/>
    <w:rsid w:val="009F2CD4"/>
    <w:rsid w:val="009F3595"/>
    <w:rsid w:val="009F5287"/>
    <w:rsid w:val="009F529E"/>
    <w:rsid w:val="00A011D6"/>
    <w:rsid w:val="00A04F06"/>
    <w:rsid w:val="00A1034A"/>
    <w:rsid w:val="00A143E3"/>
    <w:rsid w:val="00A200F0"/>
    <w:rsid w:val="00A22993"/>
    <w:rsid w:val="00A23747"/>
    <w:rsid w:val="00A31B80"/>
    <w:rsid w:val="00A32B05"/>
    <w:rsid w:val="00A32E99"/>
    <w:rsid w:val="00A377A6"/>
    <w:rsid w:val="00A403C6"/>
    <w:rsid w:val="00A52046"/>
    <w:rsid w:val="00A5278B"/>
    <w:rsid w:val="00A6262E"/>
    <w:rsid w:val="00A66BFE"/>
    <w:rsid w:val="00A72ABC"/>
    <w:rsid w:val="00A9177A"/>
    <w:rsid w:val="00A965FE"/>
    <w:rsid w:val="00AE17C1"/>
    <w:rsid w:val="00AE23D6"/>
    <w:rsid w:val="00AE2D24"/>
    <w:rsid w:val="00B022D2"/>
    <w:rsid w:val="00B1314D"/>
    <w:rsid w:val="00B135B5"/>
    <w:rsid w:val="00B2124E"/>
    <w:rsid w:val="00B22BFC"/>
    <w:rsid w:val="00B35CC3"/>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D723D"/>
    <w:rsid w:val="00BE12DA"/>
    <w:rsid w:val="00BE1693"/>
    <w:rsid w:val="00BE2439"/>
    <w:rsid w:val="00BF0B0E"/>
    <w:rsid w:val="00BF5C94"/>
    <w:rsid w:val="00C01CFB"/>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11CAD"/>
    <w:rsid w:val="00D34229"/>
    <w:rsid w:val="00D35D58"/>
    <w:rsid w:val="00D40C94"/>
    <w:rsid w:val="00D41F2F"/>
    <w:rsid w:val="00D44988"/>
    <w:rsid w:val="00D451C4"/>
    <w:rsid w:val="00D51308"/>
    <w:rsid w:val="00D5215F"/>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0D7F"/>
    <w:rsid w:val="00E73227"/>
    <w:rsid w:val="00E76088"/>
    <w:rsid w:val="00E77C9E"/>
    <w:rsid w:val="00E904F1"/>
    <w:rsid w:val="00E95952"/>
    <w:rsid w:val="00E968E1"/>
    <w:rsid w:val="00EA1275"/>
    <w:rsid w:val="00EA34B6"/>
    <w:rsid w:val="00EA45D8"/>
    <w:rsid w:val="00EA530F"/>
    <w:rsid w:val="00EB0D51"/>
    <w:rsid w:val="00EB1043"/>
    <w:rsid w:val="00EB1C2F"/>
    <w:rsid w:val="00EC3491"/>
    <w:rsid w:val="00EC550C"/>
    <w:rsid w:val="00ED24F8"/>
    <w:rsid w:val="00EE7809"/>
    <w:rsid w:val="00EF053F"/>
    <w:rsid w:val="00F03AB9"/>
    <w:rsid w:val="00F12DD3"/>
    <w:rsid w:val="00F133DE"/>
    <w:rsid w:val="00F14DD8"/>
    <w:rsid w:val="00F2414C"/>
    <w:rsid w:val="00F275DC"/>
    <w:rsid w:val="00F3316B"/>
    <w:rsid w:val="00F4440A"/>
    <w:rsid w:val="00F463F3"/>
    <w:rsid w:val="00F53E6E"/>
    <w:rsid w:val="00F57C73"/>
    <w:rsid w:val="00F57D30"/>
    <w:rsid w:val="00F65F08"/>
    <w:rsid w:val="00F75721"/>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2364&amp;fromLis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Application/documentApp/documentinfo/?documentId=28378&amp;fromLis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B8EEE-08A1-42A8-96DF-1B5D2730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330</Words>
  <Characters>2084</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 V0.8.0</cp:lastModifiedBy>
  <cp:revision>3</cp:revision>
  <cp:lastPrinted>2012-10-11T08:05:00Z</cp:lastPrinted>
  <dcterms:created xsi:type="dcterms:W3CDTF">2018-12-02T20:53:00Z</dcterms:created>
  <dcterms:modified xsi:type="dcterms:W3CDTF">2018-12-02T21:09:00Z</dcterms:modified>
</cp:coreProperties>
</file>